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4AF" w:rsidRDefault="00727AD1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GB38</w:t>
      </w:r>
      <w:r>
        <w:rPr>
          <w:rFonts w:hint="eastAsia"/>
          <w:b/>
          <w:bCs/>
          <w:sz w:val="44"/>
          <w:szCs w:val="44"/>
        </w:rPr>
        <w:t>升级说明</w:t>
      </w:r>
    </w:p>
    <w:p w:rsidR="004D34AF" w:rsidRDefault="004D34AF"/>
    <w:p w:rsidR="004D34AF" w:rsidRDefault="00727AD1">
      <w:pPr>
        <w:rPr>
          <w:sz w:val="24"/>
        </w:rPr>
      </w:pPr>
      <w:r>
        <w:rPr>
          <w:rFonts w:hint="eastAsia"/>
          <w:sz w:val="24"/>
        </w:rPr>
        <w:t>操作步骤：</w:t>
      </w:r>
    </w:p>
    <w:p w:rsidR="004D34AF" w:rsidRDefault="00727AD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取出电池；</w:t>
      </w:r>
    </w:p>
    <w:p w:rsidR="004D34AF" w:rsidRDefault="00727AD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按住</w:t>
      </w:r>
      <w:r>
        <w:rPr>
          <w:rFonts w:hint="eastAsia"/>
          <w:sz w:val="24"/>
        </w:rPr>
        <w:t>UP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）键插入</w:t>
      </w:r>
      <w:r>
        <w:rPr>
          <w:rFonts w:hint="eastAsia"/>
          <w:sz w:val="24"/>
        </w:rPr>
        <w:t>USB</w:t>
      </w:r>
      <w:r>
        <w:rPr>
          <w:rFonts w:hint="eastAsia"/>
          <w:sz w:val="24"/>
        </w:rPr>
        <w:t>连接电脑（连上电脑后可以松开）；</w:t>
      </w:r>
    </w:p>
    <w:p w:rsidR="004D34AF" w:rsidRDefault="00727AD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运行</w:t>
      </w:r>
      <w:r>
        <w:rPr>
          <w:rFonts w:hint="eastAsia"/>
          <w:b/>
          <w:bCs/>
          <w:sz w:val="24"/>
        </w:rPr>
        <w:t>USB_ISP_AutoLoad.exe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软件升级：</w:t>
      </w:r>
    </w:p>
    <w:p w:rsidR="004D34AF" w:rsidRDefault="00727AD1">
      <w:pPr>
        <w:ind w:left="105" w:firstLineChars="100" w:firstLine="240"/>
        <w:rPr>
          <w:sz w:val="24"/>
        </w:rPr>
      </w:pPr>
      <w:r>
        <w:rPr>
          <w:rFonts w:hint="eastAsia"/>
          <w:sz w:val="24"/>
        </w:rPr>
        <w:t>点击升级界面</w:t>
      </w:r>
      <w:r>
        <w:rPr>
          <w:rFonts w:hint="eastAsia"/>
          <w:b/>
          <w:bCs/>
          <w:sz w:val="24"/>
        </w:rPr>
        <w:t>Start</w:t>
      </w:r>
      <w:r>
        <w:rPr>
          <w:rFonts w:hint="eastAsia"/>
          <w:sz w:val="24"/>
        </w:rPr>
        <w:t>按钮开始升级，</w:t>
      </w:r>
    </w:p>
    <w:p w:rsidR="004D34AF" w:rsidRDefault="00727AD1">
      <w:pPr>
        <w:ind w:left="105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028565" cy="27997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8565" cy="279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D34AF" w:rsidRDefault="00727AD1">
      <w:pPr>
        <w:ind w:left="105" w:firstLineChars="100" w:firstLine="240"/>
        <w:rPr>
          <w:sz w:val="24"/>
        </w:rPr>
      </w:pPr>
      <w:r>
        <w:rPr>
          <w:rFonts w:hint="eastAsia"/>
          <w:sz w:val="24"/>
        </w:rPr>
        <w:t>升级过程中有进度条提示</w:t>
      </w:r>
    </w:p>
    <w:p w:rsidR="004D34AF" w:rsidRDefault="00727AD1">
      <w:pPr>
        <w:ind w:left="105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028565" cy="279971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8565" cy="279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D34AF" w:rsidRDefault="00727AD1">
      <w:pPr>
        <w:ind w:left="105"/>
        <w:rPr>
          <w:sz w:val="24"/>
        </w:rPr>
      </w:pPr>
      <w:r w:rsidRPr="00727AD1">
        <w:rPr>
          <w:rFonts w:hint="eastAsia"/>
          <w:color w:val="FF0000"/>
          <w:sz w:val="24"/>
          <w:highlight w:val="yellow"/>
        </w:rPr>
        <w:t>升级成功有</w:t>
      </w:r>
      <w:r w:rsidRPr="00727AD1">
        <w:rPr>
          <w:rFonts w:hint="eastAsia"/>
          <w:b/>
          <w:bCs/>
          <w:color w:val="FF0000"/>
          <w:sz w:val="24"/>
          <w:highlight w:val="yellow"/>
        </w:rPr>
        <w:t xml:space="preserve">Update successfully </w:t>
      </w:r>
      <w:r w:rsidRPr="00727AD1">
        <w:rPr>
          <w:rFonts w:hint="eastAsia"/>
          <w:color w:val="FF0000"/>
          <w:sz w:val="24"/>
          <w:highlight w:val="yellow"/>
        </w:rPr>
        <w:t>提示</w:t>
      </w:r>
      <w:r>
        <w:rPr>
          <w:rFonts w:hint="eastAsia"/>
          <w:color w:val="FF0000"/>
          <w:sz w:val="24"/>
        </w:rPr>
        <w:t>.</w:t>
      </w:r>
      <w:bookmarkStart w:id="0" w:name="_GoBack"/>
      <w:bookmarkEnd w:id="0"/>
    </w:p>
    <w:p w:rsidR="004D34AF" w:rsidRDefault="00727AD1">
      <w:pPr>
        <w:ind w:left="105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028565" cy="27997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8565" cy="279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D34AF" w:rsidRDefault="004D34AF">
      <w:pPr>
        <w:ind w:left="105"/>
        <w:rPr>
          <w:sz w:val="24"/>
        </w:rPr>
      </w:pPr>
    </w:p>
    <w:p w:rsidR="004D34AF" w:rsidRDefault="004D34AF">
      <w:pPr>
        <w:rPr>
          <w:sz w:val="24"/>
        </w:rPr>
      </w:pPr>
    </w:p>
    <w:p w:rsidR="004D34AF" w:rsidRDefault="00727AD1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</w:t>
      </w:r>
    </w:p>
    <w:p w:rsidR="004D34AF" w:rsidRDefault="004D34AF">
      <w:pPr>
        <w:rPr>
          <w:sz w:val="24"/>
        </w:rPr>
      </w:pPr>
    </w:p>
    <w:p w:rsidR="004D34AF" w:rsidRDefault="00727AD1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本升级软件目前仅支持</w:t>
      </w:r>
      <w:r>
        <w:rPr>
          <w:rFonts w:hint="eastAsia"/>
          <w:sz w:val="24"/>
        </w:rPr>
        <w:t>Windows</w:t>
      </w:r>
      <w:r>
        <w:rPr>
          <w:rFonts w:hint="eastAsia"/>
          <w:sz w:val="24"/>
        </w:rPr>
        <w:t>系统；</w:t>
      </w:r>
    </w:p>
    <w:p w:rsidR="004D34AF" w:rsidRDefault="00727AD1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因提供的升级软件内部包含</w:t>
      </w:r>
      <w:r>
        <w:rPr>
          <w:rFonts w:hint="eastAsia"/>
          <w:b/>
          <w:bCs/>
          <w:sz w:val="24"/>
        </w:rPr>
        <w:t xml:space="preserve"> .exe</w:t>
      </w:r>
      <w:r>
        <w:rPr>
          <w:rFonts w:hint="eastAsia"/>
          <w:sz w:val="24"/>
        </w:rPr>
        <w:t>可执行文件，个别系统的查毒软件会误以为是病毒，下载时最好禁用杀毒软件；</w:t>
      </w:r>
    </w:p>
    <w:p w:rsidR="004D34AF" w:rsidRDefault="00727AD1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USB</w:t>
      </w:r>
      <w:r>
        <w:rPr>
          <w:rFonts w:hint="eastAsia"/>
          <w:sz w:val="24"/>
        </w:rPr>
        <w:t>第一次连接电脑可能需要些时间安装驱动，请耐心等待；</w:t>
      </w:r>
    </w:p>
    <w:p w:rsidR="004D34AF" w:rsidRDefault="00727AD1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一次升级约几十秒钟；</w:t>
      </w:r>
    </w:p>
    <w:p w:rsidR="004D34AF" w:rsidRDefault="00727AD1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若不成功，重复上述步骤；</w:t>
      </w:r>
    </w:p>
    <w:p w:rsidR="004D34AF" w:rsidRDefault="00727AD1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在升级过程中防止</w:t>
      </w:r>
      <w:r>
        <w:rPr>
          <w:rFonts w:hint="eastAsia"/>
          <w:sz w:val="24"/>
        </w:rPr>
        <w:t>USB</w:t>
      </w:r>
      <w:r>
        <w:rPr>
          <w:rFonts w:hint="eastAsia"/>
          <w:sz w:val="24"/>
        </w:rPr>
        <w:t>数据线被拔出。</w:t>
      </w:r>
    </w:p>
    <w:sectPr w:rsidR="004D34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C9BE6D"/>
    <w:multiLevelType w:val="singleLevel"/>
    <w:tmpl w:val="8EC9BE6D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60F48EE4"/>
    <w:multiLevelType w:val="singleLevel"/>
    <w:tmpl w:val="60F48EE4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3355F"/>
    <w:rsid w:val="004D34AF"/>
    <w:rsid w:val="00727AD1"/>
    <w:rsid w:val="021D77D0"/>
    <w:rsid w:val="06A02C34"/>
    <w:rsid w:val="5CE3355F"/>
    <w:rsid w:val="6D535020"/>
    <w:rsid w:val="701C4B2E"/>
    <w:rsid w:val="7611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AFDCAA"/>
  <w15:docId w15:val="{5BDFB6A0-91BF-4C9B-A6C5-68B1E4F3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5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~~~長江~~~</dc:creator>
  <cp:lastModifiedBy>Happy</cp:lastModifiedBy>
  <cp:revision>3</cp:revision>
  <dcterms:created xsi:type="dcterms:W3CDTF">2018-06-08T07:46:00Z</dcterms:created>
  <dcterms:modified xsi:type="dcterms:W3CDTF">2018-06-15T01:20:00Z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